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A71" w:rsidRDefault="00885A71" w:rsidP="004178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BAĞLARBAŞI İLKÖĞRETİM OKULU 2010-2011 EĞİTİM-ÖĞRETİM YILI </w:t>
      </w:r>
    </w:p>
    <w:p w:rsidR="00885A71" w:rsidRDefault="00885A71" w:rsidP="00417819">
      <w:pPr>
        <w:jc w:val="center"/>
        <w:rPr>
          <w:sz w:val="24"/>
          <w:szCs w:val="24"/>
        </w:rPr>
      </w:pPr>
      <w:r w:rsidRPr="00417819">
        <w:rPr>
          <w:sz w:val="24"/>
          <w:szCs w:val="24"/>
        </w:rPr>
        <w:t>BİLİM, FEN VE TEKNOLOJİ KULÜBÜ İSİM VE YOKLAMA LİSTESİ</w:t>
      </w:r>
      <w:r>
        <w:rPr>
          <w:sz w:val="24"/>
          <w:szCs w:val="24"/>
        </w:rPr>
        <w:t xml:space="preserve"> (1.Dönem)</w:t>
      </w:r>
    </w:p>
    <w:tbl>
      <w:tblPr>
        <w:tblW w:w="95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3"/>
        <w:gridCol w:w="758"/>
        <w:gridCol w:w="4761"/>
        <w:gridCol w:w="347"/>
        <w:gridCol w:w="347"/>
        <w:gridCol w:w="347"/>
        <w:gridCol w:w="347"/>
        <w:gridCol w:w="347"/>
        <w:gridCol w:w="347"/>
        <w:gridCol w:w="347"/>
        <w:gridCol w:w="347"/>
        <w:gridCol w:w="479"/>
      </w:tblGrid>
      <w:tr w:rsidR="00885A71" w:rsidRPr="00A63008" w:rsidTr="00A63008">
        <w:trPr>
          <w:gridBefore w:val="3"/>
          <w:trHeight w:val="650"/>
        </w:trPr>
        <w:tc>
          <w:tcPr>
            <w:tcW w:w="3252" w:type="dxa"/>
            <w:gridSpan w:val="9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Toplantı no:</w:t>
            </w: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Sınıf</w:t>
            </w: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 xml:space="preserve">No </w:t>
            </w: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 xml:space="preserve">Adı ve soyadı 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6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7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8</w:t>
            </w: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10</w:t>
            </w: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A630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A63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A71" w:rsidRDefault="00885A71" w:rsidP="00C849A7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BAĞLARBAŞI İLKÖĞRETİM OKULU 2010-2011 EĞİTİM-ÖĞRETİM YILI </w:t>
      </w:r>
    </w:p>
    <w:p w:rsidR="00885A71" w:rsidRDefault="00885A71" w:rsidP="00C849A7">
      <w:pPr>
        <w:jc w:val="center"/>
        <w:rPr>
          <w:sz w:val="24"/>
          <w:szCs w:val="24"/>
        </w:rPr>
      </w:pPr>
      <w:r w:rsidRPr="00417819">
        <w:rPr>
          <w:sz w:val="24"/>
          <w:szCs w:val="24"/>
        </w:rPr>
        <w:t>BİLİM, FEN VE TEKNOLOJİ KULÜBÜ İSİM VE YOKLAMA LİSTESİ</w:t>
      </w:r>
      <w:r>
        <w:rPr>
          <w:sz w:val="24"/>
          <w:szCs w:val="24"/>
        </w:rPr>
        <w:t xml:space="preserve"> (1.Dönem)</w:t>
      </w:r>
    </w:p>
    <w:tbl>
      <w:tblPr>
        <w:tblW w:w="95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3"/>
        <w:gridCol w:w="758"/>
        <w:gridCol w:w="4761"/>
        <w:gridCol w:w="347"/>
        <w:gridCol w:w="347"/>
        <w:gridCol w:w="347"/>
        <w:gridCol w:w="347"/>
        <w:gridCol w:w="347"/>
        <w:gridCol w:w="347"/>
        <w:gridCol w:w="347"/>
        <w:gridCol w:w="347"/>
        <w:gridCol w:w="479"/>
      </w:tblGrid>
      <w:tr w:rsidR="00885A71" w:rsidRPr="00A63008" w:rsidTr="009F717A">
        <w:trPr>
          <w:gridBefore w:val="3"/>
          <w:trHeight w:val="650"/>
        </w:trPr>
        <w:tc>
          <w:tcPr>
            <w:tcW w:w="3252" w:type="dxa"/>
            <w:gridSpan w:val="9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Toplantı no:</w:t>
            </w: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Sınıf</w:t>
            </w: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 xml:space="preserve">No </w:t>
            </w: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 xml:space="preserve">Adı ve soyadı 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6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7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8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10</w:t>
            </w: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A71" w:rsidRDefault="00885A71" w:rsidP="00C849A7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BAĞLARBAŞI İLKÖĞRETİM OKULU 2010-2011 EĞİTİM-ÖĞRETİM YILI </w:t>
      </w:r>
    </w:p>
    <w:p w:rsidR="00885A71" w:rsidRDefault="00885A71" w:rsidP="00C849A7">
      <w:pPr>
        <w:jc w:val="center"/>
        <w:rPr>
          <w:sz w:val="24"/>
          <w:szCs w:val="24"/>
        </w:rPr>
      </w:pPr>
      <w:r w:rsidRPr="00417819">
        <w:rPr>
          <w:sz w:val="24"/>
          <w:szCs w:val="24"/>
        </w:rPr>
        <w:t>BİLİM, FEN VE TEKNOLOJİ KULÜBÜ İSİM VE YOKLAMA LİSTESİ</w:t>
      </w:r>
      <w:r>
        <w:rPr>
          <w:sz w:val="24"/>
          <w:szCs w:val="24"/>
        </w:rPr>
        <w:t xml:space="preserve"> (1.Dönem)</w:t>
      </w:r>
    </w:p>
    <w:tbl>
      <w:tblPr>
        <w:tblW w:w="95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3"/>
        <w:gridCol w:w="758"/>
        <w:gridCol w:w="4761"/>
        <w:gridCol w:w="347"/>
        <w:gridCol w:w="347"/>
        <w:gridCol w:w="347"/>
        <w:gridCol w:w="347"/>
        <w:gridCol w:w="347"/>
        <w:gridCol w:w="347"/>
        <w:gridCol w:w="347"/>
        <w:gridCol w:w="347"/>
        <w:gridCol w:w="479"/>
      </w:tblGrid>
      <w:tr w:rsidR="00885A71" w:rsidRPr="00A63008" w:rsidTr="009F717A">
        <w:trPr>
          <w:gridBefore w:val="3"/>
          <w:trHeight w:val="650"/>
        </w:trPr>
        <w:tc>
          <w:tcPr>
            <w:tcW w:w="3252" w:type="dxa"/>
            <w:gridSpan w:val="9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Toplantı no:</w:t>
            </w: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Sınıf</w:t>
            </w: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 xml:space="preserve">No </w:t>
            </w: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 xml:space="preserve">Adı ve soyadı 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1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2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4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6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7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8</w:t>
            </w: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3008">
              <w:rPr>
                <w:sz w:val="24"/>
                <w:szCs w:val="24"/>
              </w:rPr>
              <w:t>10</w:t>
            </w: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61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A71" w:rsidRPr="00A63008" w:rsidTr="009F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593"/>
        </w:trPr>
        <w:tc>
          <w:tcPr>
            <w:tcW w:w="773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61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</w:tcPr>
          <w:p w:rsidR="00885A71" w:rsidRPr="00A63008" w:rsidRDefault="00885A71" w:rsidP="009F7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A71" w:rsidRPr="00417819" w:rsidRDefault="00885A71" w:rsidP="00C849A7">
      <w:pPr>
        <w:jc w:val="center"/>
        <w:rPr>
          <w:sz w:val="24"/>
          <w:szCs w:val="24"/>
        </w:rPr>
      </w:pPr>
    </w:p>
    <w:p w:rsidR="00885A71" w:rsidRPr="00417819" w:rsidRDefault="00885A71" w:rsidP="00417819">
      <w:pPr>
        <w:jc w:val="center"/>
        <w:rPr>
          <w:sz w:val="24"/>
          <w:szCs w:val="24"/>
        </w:rPr>
      </w:pPr>
    </w:p>
    <w:sectPr w:rsidR="00885A71" w:rsidRPr="00417819" w:rsidSect="00FA4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819"/>
    <w:rsid w:val="002E2A02"/>
    <w:rsid w:val="00417819"/>
    <w:rsid w:val="006C2316"/>
    <w:rsid w:val="00885A71"/>
    <w:rsid w:val="00925069"/>
    <w:rsid w:val="009F717A"/>
    <w:rsid w:val="00A320CA"/>
    <w:rsid w:val="00A63008"/>
    <w:rsid w:val="00A90418"/>
    <w:rsid w:val="00BF2E2B"/>
    <w:rsid w:val="00C849A7"/>
    <w:rsid w:val="00D46E48"/>
    <w:rsid w:val="00E95A1C"/>
    <w:rsid w:val="00FA411F"/>
    <w:rsid w:val="00FE7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11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781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198</Words>
  <Characters>1133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pro2000</dc:creator>
  <cp:keywords/>
  <dc:description/>
  <cp:lastModifiedBy>Veysel</cp:lastModifiedBy>
  <cp:revision>10</cp:revision>
  <cp:lastPrinted>2010-09-28T21:23:00Z</cp:lastPrinted>
  <dcterms:created xsi:type="dcterms:W3CDTF">2010-09-28T21:11:00Z</dcterms:created>
  <dcterms:modified xsi:type="dcterms:W3CDTF">2010-09-30T15:27:00Z</dcterms:modified>
</cp:coreProperties>
</file>